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534846">
        <w:rPr>
          <w:b/>
          <w:i/>
          <w:noProof/>
          <w:sz w:val="28"/>
        </w:rPr>
        <w:t>0521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4846" w:rsidP="003916B4">
            <w:pPr>
              <w:pStyle w:val="CRCoverPage"/>
              <w:spacing w:after="0"/>
              <w:jc w:val="center"/>
              <w:rPr>
                <w:noProof/>
              </w:rPr>
            </w:pPr>
            <w:r>
              <w:rPr>
                <w:b/>
                <w:noProof/>
                <w:sz w:val="28"/>
              </w:rPr>
              <w:t>0477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638CC" w:rsidP="002A6414">
            <w:pPr>
              <w:pStyle w:val="CRCoverPage"/>
              <w:spacing w:after="0"/>
              <w:ind w:left="100"/>
              <w:rPr>
                <w:noProof/>
              </w:rPr>
            </w:pPr>
            <w:r w:rsidRPr="00D638CC">
              <w:rPr>
                <w:noProof/>
                <w:lang w:eastAsia="zh-CN"/>
              </w:rPr>
              <w:t>TT analysis for RedCap RRM TC 16.5.1.12 and 16.5.1.16 - IS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D638CC" w:rsidRPr="00D638CC">
              <w:rPr>
                <w:noProof/>
                <w:lang w:eastAsia="zh-CN"/>
              </w:rPr>
              <w:t>16.5.1.12 and 16.5.1.16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D638CC" w:rsidRPr="00D638CC">
              <w:rPr>
                <w:noProof/>
                <w:lang w:eastAsia="zh-CN"/>
              </w:rPr>
              <w:t>16.5.1.12 and 16.5.1.16</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79641A" w:rsidP="00A15BF9">
            <w:pPr>
              <w:pStyle w:val="CRCoverPage"/>
              <w:spacing w:after="0"/>
              <w:ind w:left="99"/>
              <w:rPr>
                <w:noProof/>
              </w:rPr>
            </w:pPr>
            <w:r>
              <w:rPr>
                <w:noProof/>
              </w:rPr>
              <w:t>TS 38.533 CR 21</w:t>
            </w:r>
            <w:r>
              <w:rPr>
                <w:noProof/>
              </w:rPr>
              <w:t>81</w:t>
            </w:r>
            <w:r>
              <w:rPr>
                <w:noProof/>
                <w:lang w:eastAsia="zh-CN"/>
              </w:rPr>
              <w:t>,218</w:t>
            </w:r>
            <w:r>
              <w:rPr>
                <w:noProof/>
                <w:lang w:eastAsia="zh-CN"/>
              </w:rPr>
              <w:t>5</w:t>
            </w:r>
            <w:bookmarkStart w:id="1" w:name="_GoBack"/>
            <w:bookmarkEnd w:id="1"/>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21556A" w:rsidRPr="009709C5">
        <w:t xml:space="preserve">38.533 </w:t>
      </w:r>
      <w:r w:rsidR="00D638CC" w:rsidRPr="009709C5">
        <w:t>4.5.1.2+4.5.1.4+6.5.1.2+6.5.1.4</w:t>
      </w:r>
      <w:r w:rsidR="0021556A" w:rsidRPr="009709C5">
        <w:t xml:space="preserve"> TT</w:t>
      </w:r>
      <w:r w:rsidR="0021556A" w:rsidRPr="005E4792">
        <w:t xml:space="preserve"> </w:t>
      </w:r>
      <w:r w:rsidR="0021556A" w:rsidRPr="005E4792">
        <w:rPr>
          <w:rFonts w:hint="eastAsia"/>
          <w:lang w:eastAsia="zh-CN"/>
        </w:rPr>
        <w:t>v</w:t>
      </w:r>
      <w:r w:rsidR="0021556A">
        <w:rPr>
          <w:lang w:eastAsia="zh-CN"/>
        </w:rPr>
        <w:t>4</w:t>
      </w:r>
      <w:r w:rsidR="0021556A" w:rsidRPr="009709C5">
        <w:t>.zip</w:t>
      </w:r>
      <w:r w:rsidR="0021556A" w:rsidRPr="00415567">
        <w:t xml:space="preserve">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21556A" w:rsidRPr="009709C5">
        <w:t xml:space="preserve">38.533 </w:t>
      </w:r>
      <w:r w:rsidR="00D638CC" w:rsidRPr="009709C5">
        <w:t>4.5.1.2+4.5.1.4+6.5.1.2+6.5.1.4</w:t>
      </w:r>
      <w:r w:rsidR="0021556A" w:rsidRPr="009709C5">
        <w:t xml:space="preserve"> TT</w:t>
      </w:r>
      <w:r w:rsidR="0021556A" w:rsidRPr="005E4792">
        <w:t xml:space="preserve"> </w:t>
      </w:r>
      <w:r w:rsidR="0021556A" w:rsidRPr="005E4792">
        <w:rPr>
          <w:rFonts w:hint="eastAsia"/>
          <w:lang w:eastAsia="zh-CN"/>
        </w:rPr>
        <w:t>v</w:t>
      </w:r>
      <w:r w:rsidR="0021556A">
        <w:rPr>
          <w:lang w:eastAsia="zh-CN"/>
        </w:rPr>
        <w:t>3</w:t>
      </w:r>
      <w:r w:rsidR="0021556A" w:rsidRPr="009709C5">
        <w: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31C" w:rsidRDefault="002D031C">
      <w:r>
        <w:separator/>
      </w:r>
    </w:p>
  </w:endnote>
  <w:endnote w:type="continuationSeparator" w:id="0">
    <w:p w:rsidR="002D031C" w:rsidRDefault="002D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31C" w:rsidRDefault="002D031C">
      <w:r>
        <w:separator/>
      </w:r>
    </w:p>
  </w:footnote>
  <w:footnote w:type="continuationSeparator" w:id="0">
    <w:p w:rsidR="002D031C" w:rsidRDefault="002D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0DBD"/>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31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484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641A"/>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9967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47647-D716-453A-93DB-286661C4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Pages>
  <Words>343</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2023-02-16T15:37:00Z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(3)uC9fDGtcL79HLsnagPcN0uhy8w3ARQokINBXR0AyR7eYsbK1VOWJgI1jbXjGtyHrBpACaHJI
OqQG0hPYzVkESOWdH1nmYHr2zhbVFHFGxXh+yenVBhn7IIYDNyYH4THAYra+pCqMagSbzfsH
M8zMYA8huO6d8QHtmJTAOS8MB7cu7uvZ0yKkhdViJTryCd5c7UEIubuJTmrdz4WXvJ+pfzx3
1JMvBKXA+NQv0fmvrJ</vt:lpwstr>
  </property>
  <property fmtid="{D5CDD505-2E9C-101B-9397-08002B2CF9AE}" pid="22" name="_2015_ms_pID_7253431">
    <vt:lpwstr>304bTpumJXlmpxcFrBbX7EPncgUhmoUE8awui78tr0Ad7qfndjxt7k
8iYXYlf5JFXKh8j8+WYdUuHSnXgoP3wyvr7aXOziywtM4m7jYCJtghQscTJj/oVkaASSgTHl
V8St3tCTuyb9mPGjO5ivQ5w6CqroUG/FcmttHIfQgnBC7TOClPpyZrjLoeg/V27SmwG+zb37
K23RVReeIZpIU6apOdUBKRHuGpl7m+BMAtIf</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1676561794</vt:lpwstr>
  </property>
</Properties>
</file>